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4E85C" w14:textId="656CAC90" w:rsidR="00C21179" w:rsidRDefault="002820D0" w:rsidP="00C21179">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46FC96F2" w:rsidR="004F70B3" w:rsidRPr="008150E1" w:rsidRDefault="004F70B3" w:rsidP="00933EA5">
                                  <w:pPr>
                                    <w:pStyle w:val="CSFieldInfo"/>
                                    <w:rPr>
                                      <w:rFonts w:eastAsia="SimSun" w:cs="Times New Roman"/>
                                      <w:bCs w:val="0"/>
                                      <w:sz w:val="22"/>
                                      <w:szCs w:val="20"/>
                                      <w:lang w:eastAsia="ja-JP" w:bidi="bn-BD"/>
                                    </w:rPr>
                                  </w:pPr>
                                  <w:r>
                                    <w:rPr>
                                      <w:lang w:eastAsia="ja-JP"/>
                                    </w:rPr>
                                    <w:t>5GSI#</w:t>
                                  </w:r>
                                  <w:r w:rsidR="00972441">
                                    <w:rPr>
                                      <w:lang w:eastAsia="ja-JP"/>
                                    </w:rPr>
                                    <w:t>1</w:t>
                                  </w:r>
                                  <w:r w:rsidR="00933EA5">
                                    <w:rPr>
                                      <w:lang w:eastAsia="ja-JP"/>
                                    </w:rPr>
                                    <w:t>5</w:t>
                                  </w:r>
                                </w:p>
                              </w:tc>
                              <w:tc>
                                <w:tcPr>
                                  <w:tcW w:w="3228" w:type="dxa"/>
                                </w:tcPr>
                                <w:p w14:paraId="5F66E695" w14:textId="40B7748A" w:rsidR="004F70B3" w:rsidRPr="008150E1" w:rsidRDefault="00933EA5" w:rsidP="00933EA5">
                                  <w:pPr>
                                    <w:pStyle w:val="CSFieldInfo"/>
                                    <w:rPr>
                                      <w:rFonts w:eastAsia="SimSun" w:cs="Times New Roman"/>
                                      <w:bCs w:val="0"/>
                                      <w:sz w:val="22"/>
                                      <w:szCs w:val="20"/>
                                      <w:lang w:eastAsia="ja-JP" w:bidi="bn-BD"/>
                                    </w:rPr>
                                  </w:pPr>
                                  <w:r>
                                    <w:rPr>
                                      <w:lang w:eastAsia="ja-JP"/>
                                    </w:rPr>
                                    <w:t>14</w:t>
                                  </w:r>
                                  <w:r w:rsidR="004F70B3">
                                    <w:rPr>
                                      <w:lang w:eastAsia="ja-JP"/>
                                    </w:rPr>
                                    <w:t>/</w:t>
                                  </w:r>
                                  <w:r>
                                    <w:rPr>
                                      <w:lang w:eastAsia="ja-JP"/>
                                    </w:rPr>
                                    <w:t>03</w:t>
                                  </w:r>
                                  <w:r w:rsidR="004F70B3">
                                    <w:rPr>
                                      <w:lang w:eastAsia="ja-JP"/>
                                    </w:rPr>
                                    <w:t>/201</w:t>
                                  </w:r>
                                  <w:r>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2E4E528B" w:rsidR="004F70B3" w:rsidRPr="00233AE2" w:rsidRDefault="004F70B3" w:rsidP="00933EA5">
                                  <w:pPr>
                                    <w:pStyle w:val="TableText"/>
                                    <w:rPr>
                                      <w:rFonts w:eastAsia="MS Mincho"/>
                                      <w:lang w:eastAsia="ja-JP"/>
                                    </w:rPr>
                                  </w:pPr>
                                  <w:bookmarkStart w:id="4" w:name="_GoBack"/>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w:t>
                                  </w:r>
                                  <w:r w:rsidR="00933EA5">
                                    <w:rPr>
                                      <w:rFonts w:eastAsia="MS Mincho"/>
                                      <w:lang w:eastAsia="ja-JP"/>
                                    </w:rPr>
                                    <w:t>5</w:t>
                                  </w:r>
                                  <w:r w:rsidRPr="00233AE2">
                                    <w:rPr>
                                      <w:rFonts w:eastAsia="MS Mincho"/>
                                      <w:lang w:eastAsia="ja-JP"/>
                                    </w:rPr>
                                    <w:t xml:space="preserve"> Doc </w:t>
                                  </w:r>
                                  <w:r w:rsidR="005530B7">
                                    <w:rPr>
                                      <w:rFonts w:eastAsia="MS Mincho"/>
                                      <w:lang w:eastAsia="ja-JP"/>
                                    </w:rPr>
                                    <w:t>00</w:t>
                                  </w:r>
                                  <w:r w:rsidR="00933EA5">
                                    <w:rPr>
                                      <w:rFonts w:eastAsia="MS Mincho"/>
                                      <w:lang w:eastAsia="ja-JP"/>
                                    </w:rPr>
                                    <w:t>4</w:t>
                                  </w:r>
                                  <w:bookmarkEnd w:id="4"/>
                                </w:p>
                              </w:tc>
                              <w:tc>
                                <w:tcPr>
                                  <w:tcW w:w="3228" w:type="dxa"/>
                                </w:tcPr>
                                <w:p w14:paraId="2A475215" w14:textId="48017956"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933EA5">
                                    <w:rPr>
                                      <w:lang w:val="sv-SE" w:eastAsia="ja-JP"/>
                                    </w:rPr>
                                    <w:t>03</w:t>
                                  </w:r>
                                  <w:r>
                                    <w:rPr>
                                      <w:lang w:val="sv-SE" w:eastAsia="ja-JP"/>
                                    </w:rPr>
                                    <w:t>-</w:t>
                                  </w:r>
                                  <w:r w:rsidR="00972441">
                                    <w:rPr>
                                      <w:lang w:val="sv-SE" w:eastAsia="ja-JP"/>
                                    </w:rPr>
                                    <w:t>1</w:t>
                                  </w:r>
                                  <w:r w:rsidR="00933EA5">
                                    <w:rPr>
                                      <w:lang w:val="sv-SE" w:eastAsia="ja-JP"/>
                                    </w:rPr>
                                    <w:t>1</w:t>
                                  </w:r>
                                </w:p>
                              </w:tc>
                              <w:tc>
                                <w:tcPr>
                                  <w:tcW w:w="3008" w:type="dxa"/>
                                </w:tcPr>
                                <w:p w14:paraId="0D24C62D" w14:textId="520BFC08" w:rsidR="004F70B3" w:rsidRPr="00233AE2" w:rsidRDefault="00933EA5" w:rsidP="00933EA5">
                                  <w:pPr>
                                    <w:pStyle w:val="TableText"/>
                                    <w:rPr>
                                      <w:rFonts w:eastAsia="MS Mincho"/>
                                      <w:lang w:eastAsia="ja-JP"/>
                                    </w:rPr>
                                  </w:pPr>
                                  <w:r>
                                    <w:rPr>
                                      <w:rFonts w:eastAsia="MS Mincho"/>
                                      <w:i/>
                                      <w:lang w:eastAsia="ja-JP"/>
                                    </w:rPr>
                                    <w:t xml:space="preserve">John Humbert </w:t>
                                  </w:r>
                                  <w:r w:rsidR="009A69CD">
                                    <w:rPr>
                                      <w:rFonts w:eastAsia="MS Mincho"/>
                                      <w:i/>
                                      <w:lang w:eastAsia="ja-JP"/>
                                    </w:rPr>
                                    <w:t>(</w:t>
                                  </w:r>
                                  <w:r>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1F22C0"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42CB2BC5"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9B08D1">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46FC96F2" w:rsidR="004F70B3" w:rsidRPr="008150E1" w:rsidRDefault="004F70B3" w:rsidP="00933EA5">
                            <w:pPr>
                              <w:pStyle w:val="CSFieldInfo"/>
                              <w:rPr>
                                <w:rFonts w:eastAsia="SimSun" w:cs="Times New Roman"/>
                                <w:bCs w:val="0"/>
                                <w:sz w:val="22"/>
                                <w:szCs w:val="20"/>
                                <w:lang w:eastAsia="ja-JP" w:bidi="bn-BD"/>
                              </w:rPr>
                            </w:pPr>
                            <w:r>
                              <w:rPr>
                                <w:lang w:eastAsia="ja-JP"/>
                              </w:rPr>
                              <w:t>5GSI#</w:t>
                            </w:r>
                            <w:r w:rsidR="00972441">
                              <w:rPr>
                                <w:lang w:eastAsia="ja-JP"/>
                              </w:rPr>
                              <w:t>1</w:t>
                            </w:r>
                            <w:r w:rsidR="00933EA5">
                              <w:rPr>
                                <w:lang w:eastAsia="ja-JP"/>
                              </w:rPr>
                              <w:t>5</w:t>
                            </w:r>
                          </w:p>
                        </w:tc>
                        <w:tc>
                          <w:tcPr>
                            <w:tcW w:w="3228" w:type="dxa"/>
                          </w:tcPr>
                          <w:p w14:paraId="5F66E695" w14:textId="40B7748A" w:rsidR="004F70B3" w:rsidRPr="008150E1" w:rsidRDefault="00933EA5" w:rsidP="00933EA5">
                            <w:pPr>
                              <w:pStyle w:val="CSFieldInfo"/>
                              <w:rPr>
                                <w:rFonts w:eastAsia="SimSun" w:cs="Times New Roman"/>
                                <w:bCs w:val="0"/>
                                <w:sz w:val="22"/>
                                <w:szCs w:val="20"/>
                                <w:lang w:eastAsia="ja-JP" w:bidi="bn-BD"/>
                              </w:rPr>
                            </w:pPr>
                            <w:r>
                              <w:rPr>
                                <w:lang w:eastAsia="ja-JP"/>
                              </w:rPr>
                              <w:t>14</w:t>
                            </w:r>
                            <w:r w:rsidR="004F70B3">
                              <w:rPr>
                                <w:lang w:eastAsia="ja-JP"/>
                              </w:rPr>
                              <w:t>/</w:t>
                            </w:r>
                            <w:r>
                              <w:rPr>
                                <w:lang w:eastAsia="ja-JP"/>
                              </w:rPr>
                              <w:t>03</w:t>
                            </w:r>
                            <w:r w:rsidR="004F70B3">
                              <w:rPr>
                                <w:lang w:eastAsia="ja-JP"/>
                              </w:rPr>
                              <w:t>/201</w:t>
                            </w:r>
                            <w:r>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2E4E528B" w:rsidR="004F70B3" w:rsidRPr="00233AE2" w:rsidRDefault="004F70B3" w:rsidP="00933EA5">
                            <w:pPr>
                              <w:pStyle w:val="TableText"/>
                              <w:rPr>
                                <w:rFonts w:eastAsia="MS Mincho"/>
                                <w:lang w:eastAsia="ja-JP"/>
                              </w:rPr>
                            </w:pPr>
                            <w:bookmarkStart w:id="5" w:name="_GoBack"/>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w:t>
                            </w:r>
                            <w:r w:rsidR="00933EA5">
                              <w:rPr>
                                <w:rFonts w:eastAsia="MS Mincho"/>
                                <w:lang w:eastAsia="ja-JP"/>
                              </w:rPr>
                              <w:t>5</w:t>
                            </w:r>
                            <w:r w:rsidRPr="00233AE2">
                              <w:rPr>
                                <w:rFonts w:eastAsia="MS Mincho"/>
                                <w:lang w:eastAsia="ja-JP"/>
                              </w:rPr>
                              <w:t xml:space="preserve"> Doc </w:t>
                            </w:r>
                            <w:r w:rsidR="005530B7">
                              <w:rPr>
                                <w:rFonts w:eastAsia="MS Mincho"/>
                                <w:lang w:eastAsia="ja-JP"/>
                              </w:rPr>
                              <w:t>00</w:t>
                            </w:r>
                            <w:r w:rsidR="00933EA5">
                              <w:rPr>
                                <w:rFonts w:eastAsia="MS Mincho"/>
                                <w:lang w:eastAsia="ja-JP"/>
                              </w:rPr>
                              <w:t>4</w:t>
                            </w:r>
                            <w:bookmarkEnd w:id="5"/>
                          </w:p>
                        </w:tc>
                        <w:tc>
                          <w:tcPr>
                            <w:tcW w:w="3228" w:type="dxa"/>
                          </w:tcPr>
                          <w:p w14:paraId="2A475215" w14:textId="48017956"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933EA5">
                              <w:rPr>
                                <w:lang w:val="sv-SE" w:eastAsia="ja-JP"/>
                              </w:rPr>
                              <w:t>03</w:t>
                            </w:r>
                            <w:r>
                              <w:rPr>
                                <w:lang w:val="sv-SE" w:eastAsia="ja-JP"/>
                              </w:rPr>
                              <w:t>-</w:t>
                            </w:r>
                            <w:r w:rsidR="00972441">
                              <w:rPr>
                                <w:lang w:val="sv-SE" w:eastAsia="ja-JP"/>
                              </w:rPr>
                              <w:t>1</w:t>
                            </w:r>
                            <w:r w:rsidR="00933EA5">
                              <w:rPr>
                                <w:lang w:val="sv-SE" w:eastAsia="ja-JP"/>
                              </w:rPr>
                              <w:t>1</w:t>
                            </w:r>
                          </w:p>
                        </w:tc>
                        <w:tc>
                          <w:tcPr>
                            <w:tcW w:w="3008" w:type="dxa"/>
                          </w:tcPr>
                          <w:p w14:paraId="0D24C62D" w14:textId="520BFC08" w:rsidR="004F70B3" w:rsidRPr="00233AE2" w:rsidRDefault="00933EA5" w:rsidP="00933EA5">
                            <w:pPr>
                              <w:pStyle w:val="TableText"/>
                              <w:rPr>
                                <w:rFonts w:eastAsia="MS Mincho"/>
                                <w:lang w:eastAsia="ja-JP"/>
                              </w:rPr>
                            </w:pPr>
                            <w:r>
                              <w:rPr>
                                <w:rFonts w:eastAsia="MS Mincho"/>
                                <w:i/>
                                <w:lang w:eastAsia="ja-JP"/>
                              </w:rPr>
                              <w:t xml:space="preserve">John Humbert </w:t>
                            </w:r>
                            <w:r w:rsidR="009A69CD">
                              <w:rPr>
                                <w:rFonts w:eastAsia="MS Mincho"/>
                                <w:i/>
                                <w:lang w:eastAsia="ja-JP"/>
                              </w:rPr>
                              <w:t>(</w:t>
                            </w:r>
                            <w:r>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1F22C0" w:rsidP="004F70B3">
                            <w:pPr>
                              <w:pStyle w:val="TableText"/>
                              <w:rPr>
                                <w:rFonts w:eastAsia="MS Mincho"/>
                                <w:i/>
                                <w:lang w:eastAsia="ja-JP"/>
                              </w:rPr>
                            </w:pPr>
                            <w:hyperlink r:id="rId16"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42CB2BC5"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9B08D1">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p>
    <w:p w14:paraId="2FB4E85D" w14:textId="694D6200" w:rsidR="00944378" w:rsidRDefault="00C21179" w:rsidP="00C21179">
      <w:pPr>
        <w:pStyle w:val="Heading1"/>
      </w:pPr>
      <w:r>
        <w:br w:type="page"/>
      </w:r>
      <w:bookmarkEnd w:id="0"/>
      <w:bookmarkEnd w:id="1"/>
      <w:bookmarkEnd w:id="2"/>
      <w:r w:rsidR="000F2754">
        <w:lastRenderedPageBreak/>
        <w:t>Introduction</w:t>
      </w:r>
    </w:p>
    <w:bookmarkEnd w:id="3"/>
    <w:p w14:paraId="425F21F0" w14:textId="0C846D43" w:rsidR="00972441" w:rsidRDefault="00933EA5" w:rsidP="00972441">
      <w:pPr>
        <w:pStyle w:val="NormalParagraph"/>
      </w:pPr>
      <w:r w:rsidRPr="00933EA5">
        <w:t xml:space="preserve">GSMA Future Networks Programme 5G </w:t>
      </w:r>
      <w:r w:rsidR="002632B3">
        <w:t xml:space="preserve">Status </w:t>
      </w:r>
      <w:r w:rsidRPr="00933EA5">
        <w:t xml:space="preserve">Indicator </w:t>
      </w:r>
      <w:r w:rsidR="002632B3">
        <w:t xml:space="preserve">(5GSI) </w:t>
      </w:r>
      <w:r w:rsidRPr="00933EA5">
        <w:t xml:space="preserve">Task Force is providing 3GPP an update on the status of the work the </w:t>
      </w:r>
      <w:r w:rsidR="002632B3">
        <w:t xml:space="preserve">task force </w:t>
      </w:r>
      <w:r w:rsidRPr="00933EA5">
        <w:t>is doing.  The task force has had a total of 15 conference calls since July 2018, focussed on the 3 areas of work identified by the LS received from 3GPP:</w:t>
      </w:r>
    </w:p>
    <w:p w14:paraId="56A5C303" w14:textId="77777777" w:rsidR="00972441" w:rsidRDefault="00972441" w:rsidP="00972441">
      <w:pPr>
        <w:pStyle w:val="ListBullet1"/>
      </w:pPr>
      <w:r>
        <w:t xml:space="preserve">Definition of the 1-bit indicator </w:t>
      </w:r>
      <w:proofErr w:type="spellStart"/>
      <w:r>
        <w:t>upperLayerIndication</w:t>
      </w:r>
      <w:proofErr w:type="spellEnd"/>
    </w:p>
    <w:p w14:paraId="3F5DEE4F" w14:textId="77777777" w:rsidR="00933EA5" w:rsidRDefault="00933EA5" w:rsidP="00933EA5">
      <w:pPr>
        <w:pStyle w:val="ListBullet1"/>
      </w:pPr>
      <w:r>
        <w:t>Recommendation for a default behaviour of Open Market Devices</w:t>
      </w:r>
    </w:p>
    <w:p w14:paraId="3037273A" w14:textId="77777777" w:rsidR="00972441" w:rsidRPr="00DF6B03" w:rsidRDefault="00972441" w:rsidP="00972441">
      <w:pPr>
        <w:pStyle w:val="ListBullet1"/>
        <w:rPr>
          <w:lang w:val="en-US"/>
        </w:rPr>
      </w:pPr>
      <w:r w:rsidRPr="00DF6B03">
        <w:rPr>
          <w:lang w:val="en-US"/>
        </w:rPr>
        <w:t>Determine the need for and define any additional necessary bits</w:t>
      </w:r>
    </w:p>
    <w:p w14:paraId="4F52ABEE" w14:textId="77777777" w:rsidR="00972441" w:rsidRDefault="00972441" w:rsidP="00972441">
      <w:pPr>
        <w:pStyle w:val="NormalParagraph"/>
      </w:pPr>
      <w:r>
        <w:t>The following is an update on each of the topics.</w:t>
      </w:r>
    </w:p>
    <w:p w14:paraId="390DE685" w14:textId="4980E899" w:rsidR="000F2754" w:rsidRDefault="00972441" w:rsidP="000F2754">
      <w:pPr>
        <w:pStyle w:val="Heading1"/>
      </w:pPr>
      <w:r>
        <w:t>Work Status</w:t>
      </w:r>
    </w:p>
    <w:p w14:paraId="0E321099" w14:textId="4F605086" w:rsidR="00972441" w:rsidRPr="00764504" w:rsidRDefault="00933EA5" w:rsidP="00972441">
      <w:pPr>
        <w:pStyle w:val="NormalParagraph"/>
        <w:rPr>
          <w:lang w:eastAsia="en-US" w:bidi="bn-BD"/>
        </w:rPr>
      </w:pPr>
      <w:r w:rsidRPr="00933EA5">
        <w:rPr>
          <w:lang w:eastAsia="en-US" w:bidi="bn-BD"/>
        </w:rPr>
        <w:t>The task force has been actively working primarily on several topics that are germane to 5G Indicat</w:t>
      </w:r>
      <w:r w:rsidR="002632B3">
        <w:rPr>
          <w:lang w:eastAsia="en-US" w:bidi="bn-BD"/>
        </w:rPr>
        <w:t>or</w:t>
      </w:r>
      <w:r w:rsidRPr="00933EA5">
        <w:rPr>
          <w:lang w:eastAsia="en-US" w:bidi="bn-BD"/>
        </w:rPr>
        <w:t xml:space="preserve"> in order to address the three aspects identified by 3GPP in their liaison to GSMA.</w:t>
      </w:r>
    </w:p>
    <w:p w14:paraId="31B363DF" w14:textId="77777777" w:rsidR="00972441" w:rsidRDefault="00972441" w:rsidP="00972441">
      <w:pPr>
        <w:pStyle w:val="Heading2"/>
      </w:pPr>
      <w:r>
        <w:t>Definition of the 1-bit indicator</w:t>
      </w:r>
    </w:p>
    <w:p w14:paraId="16A01FEF" w14:textId="77D76170" w:rsidR="00933EA5" w:rsidRDefault="00933EA5" w:rsidP="00972441">
      <w:pPr>
        <w:pStyle w:val="NormalParagraph"/>
      </w:pPr>
      <w:r w:rsidRPr="00933EA5">
        <w:t xml:space="preserve">The </w:t>
      </w:r>
      <w:r w:rsidR="002632B3">
        <w:t xml:space="preserve">task force </w:t>
      </w:r>
      <w:r w:rsidRPr="00933EA5">
        <w:t xml:space="preserve">has reached consensus on a proposal for the definition of the </w:t>
      </w:r>
      <w:proofErr w:type="spellStart"/>
      <w:r w:rsidRPr="00933EA5">
        <w:t>upperLayerIndication</w:t>
      </w:r>
      <w:proofErr w:type="spellEnd"/>
      <w:r w:rsidRPr="00933EA5">
        <w:t xml:space="preserve"> bit. The proposed definition is: </w:t>
      </w:r>
    </w:p>
    <w:p w14:paraId="4A0B34E2" w14:textId="1417A5E4" w:rsidR="00972441" w:rsidRPr="00972441" w:rsidRDefault="00933EA5" w:rsidP="00933EA5">
      <w:pPr>
        <w:pStyle w:val="ListBullet1"/>
      </w:pPr>
      <w:r w:rsidRPr="00933EA5">
        <w:t>The UE has entered a coverage area that offers 5G capabilities.</w:t>
      </w:r>
      <w:r w:rsidR="00972441" w:rsidRPr="00972441">
        <w:t xml:space="preserve">   </w:t>
      </w:r>
    </w:p>
    <w:p w14:paraId="1EBADA31" w14:textId="77777777" w:rsidR="00933EA5" w:rsidRDefault="00933EA5" w:rsidP="00933EA5">
      <w:pPr>
        <w:pStyle w:val="Heading2"/>
      </w:pPr>
      <w:r>
        <w:t>Open Market Devices</w:t>
      </w:r>
    </w:p>
    <w:p w14:paraId="01514154" w14:textId="75869F0B" w:rsidR="00933EA5" w:rsidRPr="00972441" w:rsidRDefault="00933EA5" w:rsidP="00933EA5">
      <w:pPr>
        <w:pStyle w:val="NormalParagraph"/>
      </w:pPr>
      <w:r w:rsidRPr="00933EA5">
        <w:t xml:space="preserve">As mentioned in our previous liaison, the task force has identified a need for a clear recommendation for open market devices (OMDs). The consensus reached at this time is that the recommendation for OMDs should be as shown in the table below in the Annex. This is the equivalent of indicating 5G availability on the UE display if the UE has entered a coverage area that offers 5G capabilities. This means that the 5G indicator will be displayed on the UE when the UE is connected to an LTE system with the </w:t>
      </w:r>
      <w:proofErr w:type="spellStart"/>
      <w:r w:rsidRPr="00933EA5">
        <w:t>upperLayerIndication</w:t>
      </w:r>
      <w:proofErr w:type="spellEnd"/>
      <w:r w:rsidRPr="00933EA5">
        <w:t xml:space="preserve"> bit turned on.  </w:t>
      </w:r>
      <w:r w:rsidRPr="00972441">
        <w:t xml:space="preserve"> </w:t>
      </w:r>
    </w:p>
    <w:p w14:paraId="2AF897E5" w14:textId="77777777" w:rsidR="00972441" w:rsidRPr="004A54CB" w:rsidRDefault="00972441" w:rsidP="00972441">
      <w:pPr>
        <w:pStyle w:val="Heading2"/>
        <w:rPr>
          <w:lang w:val="en-US"/>
        </w:rPr>
      </w:pPr>
      <w:r w:rsidRPr="004A54CB">
        <w:rPr>
          <w:lang w:val="en-US"/>
        </w:rPr>
        <w:t>Determine the need for and define any additional necessary bits</w:t>
      </w:r>
    </w:p>
    <w:p w14:paraId="1DE80535" w14:textId="5982D7EB" w:rsidR="00972441" w:rsidRPr="00972441" w:rsidRDefault="007274BC" w:rsidP="00972441">
      <w:pPr>
        <w:pStyle w:val="NormalParagraph"/>
      </w:pPr>
      <w:r>
        <w:t xml:space="preserve">The task force </w:t>
      </w:r>
      <w:r w:rsidR="00933EA5" w:rsidRPr="00933EA5">
        <w:t xml:space="preserve">has received a single proposal on needing additional indicator bits during call #9.  No further contributions have been submitted on this topic since the December plenary. At this time there is no consensus within </w:t>
      </w:r>
      <w:r>
        <w:t xml:space="preserve">the task force </w:t>
      </w:r>
      <w:r w:rsidR="00933EA5" w:rsidRPr="00933EA5">
        <w:t xml:space="preserve">to increase the number of </w:t>
      </w:r>
      <w:proofErr w:type="spellStart"/>
      <w:r w:rsidR="00933EA5" w:rsidRPr="00933EA5">
        <w:t>upperLayerIndication</w:t>
      </w:r>
      <w:proofErr w:type="spellEnd"/>
      <w:r w:rsidR="00933EA5" w:rsidRPr="00933EA5">
        <w:t xml:space="preserve"> bits.</w:t>
      </w:r>
    </w:p>
    <w:p w14:paraId="56F1A50C" w14:textId="77777777" w:rsidR="000F2754" w:rsidRPr="00824919" w:rsidRDefault="000F2754" w:rsidP="000F2754">
      <w:pPr>
        <w:pStyle w:val="Heading1"/>
      </w:pPr>
      <w:r w:rsidRPr="0035645B">
        <w:t xml:space="preserve">Actions </w:t>
      </w:r>
    </w:p>
    <w:p w14:paraId="3DC0E1FF" w14:textId="1075ACCC" w:rsidR="000F2754" w:rsidRDefault="00933EA5" w:rsidP="00A00924">
      <w:pPr>
        <w:pStyle w:val="NormalParagraph"/>
        <w:jc w:val="both"/>
      </w:pPr>
      <w:r w:rsidRPr="00933EA5">
        <w:t>The GSMA 5GSI T</w:t>
      </w:r>
      <w:r w:rsidR="001375CF">
        <w:rPr>
          <w:rFonts w:eastAsiaTheme="minorEastAsia" w:hint="eastAsia"/>
          <w:lang w:eastAsia="ja-JP"/>
        </w:rPr>
        <w:t>a</w:t>
      </w:r>
      <w:r w:rsidR="001375CF">
        <w:rPr>
          <w:rFonts w:eastAsiaTheme="minorEastAsia"/>
          <w:lang w:eastAsia="ja-JP"/>
        </w:rPr>
        <w:t xml:space="preserve">sk </w:t>
      </w:r>
      <w:r w:rsidRPr="00933EA5">
        <w:t>F</w:t>
      </w:r>
      <w:r w:rsidR="001375CF">
        <w:t>orce</w:t>
      </w:r>
      <w:r w:rsidRPr="00933EA5">
        <w:t xml:space="preserve"> asks that 3GPP take these proposals into consideration in future work. It would be helpful to update the definition of the </w:t>
      </w:r>
      <w:proofErr w:type="spellStart"/>
      <w:r w:rsidRPr="00933EA5">
        <w:t>upperLayerIndication</w:t>
      </w:r>
      <w:proofErr w:type="spellEnd"/>
      <w:r w:rsidRPr="00933EA5">
        <w:t xml:space="preserve"> bit as needed to be included in the 3GPP specifications.</w:t>
      </w:r>
    </w:p>
    <w:p w14:paraId="2FB4E85F" w14:textId="458A8499" w:rsidR="009A2007" w:rsidRDefault="000F2754" w:rsidP="009A2007">
      <w:pPr>
        <w:pStyle w:val="Heading1"/>
      </w:pPr>
      <w:r>
        <w:t>Future GSMA 5GSI Meeting</w:t>
      </w:r>
    </w:p>
    <w:p w14:paraId="2FB4E8AF" w14:textId="29E4BAB5" w:rsidR="00E852F1" w:rsidRDefault="00933EA5" w:rsidP="000F2754">
      <w:pPr>
        <w:pStyle w:val="NormalParagraph"/>
        <w:jc w:val="both"/>
      </w:pPr>
      <w:r>
        <w:t xml:space="preserve"> </w:t>
      </w:r>
      <w:r w:rsidR="005530B7">
        <w:t>5GSI#</w:t>
      </w:r>
      <w:r w:rsidR="00972441">
        <w:t>1</w:t>
      </w:r>
      <w:r>
        <w:t>6</w:t>
      </w:r>
      <w:r w:rsidR="005530B7">
        <w:t xml:space="preserve"> </w:t>
      </w:r>
      <w:r w:rsidR="005530B7">
        <w:tab/>
      </w:r>
      <w:r>
        <w:t>28</w:t>
      </w:r>
      <w:r w:rsidR="005530B7">
        <w:t xml:space="preserve"> </w:t>
      </w:r>
      <w:r>
        <w:t xml:space="preserve">March </w:t>
      </w:r>
      <w:r w:rsidR="005530B7">
        <w:t>201</w:t>
      </w:r>
      <w:r w:rsidR="00972441">
        <w:t>9</w:t>
      </w:r>
    </w:p>
    <w:p w14:paraId="2FB4E8B0" w14:textId="4A00BE27" w:rsidR="00E766AC" w:rsidRDefault="00933EA5" w:rsidP="00933EA5">
      <w:pPr>
        <w:pStyle w:val="NormalParagraph"/>
        <w:jc w:val="both"/>
      </w:pPr>
      <w:r>
        <w:t xml:space="preserve"> 5GSI#17 </w:t>
      </w:r>
      <w:r>
        <w:tab/>
        <w:t>11 April 2019</w:t>
      </w:r>
    </w:p>
    <w:p w14:paraId="198BAE1E" w14:textId="018E367C" w:rsidR="00573321" w:rsidRDefault="00573321" w:rsidP="00573321">
      <w:pPr>
        <w:pStyle w:val="Heading1"/>
        <w:numPr>
          <w:ilvl w:val="0"/>
          <w:numId w:val="0"/>
        </w:numPr>
        <w:ind w:left="431" w:hanging="431"/>
        <w:rPr>
          <w:lang w:val="fr-FR"/>
        </w:rPr>
      </w:pPr>
      <w:r>
        <w:rPr>
          <w:lang w:val="fr-FR"/>
        </w:rPr>
        <w:lastRenderedPageBreak/>
        <w:t>Annex</w:t>
      </w:r>
    </w:p>
    <w:p w14:paraId="0999659D" w14:textId="77777777" w:rsidR="00573321" w:rsidRPr="00CD3EF7" w:rsidRDefault="00573321" w:rsidP="00573321">
      <w:pPr>
        <w:pStyle w:val="NormalParagraph"/>
        <w:jc w:val="center"/>
        <w:rPr>
          <w:b/>
          <w:lang w:eastAsia="en-US" w:bidi="bn-BD"/>
        </w:rPr>
      </w:pPr>
      <w:r w:rsidRPr="00CD3EF7">
        <w:rPr>
          <w:b/>
          <w:lang w:eastAsia="en-US" w:bidi="bn-BD"/>
        </w:rPr>
        <w:t xml:space="preserve">Table 1 -  GSMA 5GSI </w:t>
      </w:r>
      <w:r>
        <w:rPr>
          <w:b/>
          <w:lang w:eastAsia="en-US" w:bidi="bn-BD"/>
        </w:rPr>
        <w:t xml:space="preserve">OMD default </w:t>
      </w:r>
      <w:r w:rsidRPr="00CD3EF7">
        <w:rPr>
          <w:b/>
          <w:lang w:eastAsia="en-US" w:bidi="bn-BD"/>
        </w:rPr>
        <w:t>configuration.</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42"/>
      </w:tblGrid>
      <w:tr w:rsidR="00573321" w:rsidRPr="00D87922" w14:paraId="54DA0999" w14:textId="77777777" w:rsidTr="00573321">
        <w:trPr>
          <w:cantSplit/>
          <w:trHeight w:val="335"/>
        </w:trPr>
        <w:tc>
          <w:tcPr>
            <w:tcW w:w="3535" w:type="pct"/>
          </w:tcPr>
          <w:p w14:paraId="5CDBFD6B" w14:textId="77777777" w:rsidR="00573321" w:rsidRPr="00D87922" w:rsidRDefault="00573321" w:rsidP="00573321">
            <w:pPr>
              <w:keepNext/>
              <w:keepLines/>
              <w:spacing w:before="40" w:after="40" w:line="276" w:lineRule="auto"/>
              <w:jc w:val="center"/>
              <w:rPr>
                <w:b/>
                <w:sz w:val="20"/>
                <w:szCs w:val="22"/>
                <w:lang w:eastAsia="de-DE" w:bidi="ar-SA"/>
              </w:rPr>
            </w:pPr>
            <w:r w:rsidRPr="00D87922">
              <w:rPr>
                <w:b/>
                <w:sz w:val="20"/>
                <w:szCs w:val="22"/>
                <w:lang w:eastAsia="de-DE" w:bidi="ar-SA"/>
              </w:rPr>
              <w:t>State</w:t>
            </w:r>
          </w:p>
        </w:tc>
        <w:tc>
          <w:tcPr>
            <w:tcW w:w="1465" w:type="pct"/>
          </w:tcPr>
          <w:p w14:paraId="7E95D359" w14:textId="77777777" w:rsidR="00573321" w:rsidRPr="00D87922" w:rsidRDefault="00573321" w:rsidP="00573321">
            <w:pPr>
              <w:keepNext/>
              <w:keepLines/>
              <w:spacing w:before="40" w:after="40" w:line="276" w:lineRule="auto"/>
              <w:jc w:val="center"/>
              <w:rPr>
                <w:b/>
                <w:sz w:val="20"/>
                <w:szCs w:val="22"/>
                <w:lang w:eastAsia="de-DE" w:bidi="ar-SA"/>
              </w:rPr>
            </w:pPr>
            <w:r>
              <w:rPr>
                <w:b/>
                <w:sz w:val="20"/>
                <w:szCs w:val="22"/>
                <w:lang w:eastAsia="de-DE" w:bidi="ar-SA"/>
              </w:rPr>
              <w:t>UE Indicator</w:t>
            </w:r>
          </w:p>
        </w:tc>
      </w:tr>
      <w:tr w:rsidR="00573321" w:rsidRPr="00D87922" w14:paraId="436BA7EC" w14:textId="77777777" w:rsidTr="00573321">
        <w:trPr>
          <w:cantSplit/>
          <w:trHeight w:val="50"/>
        </w:trPr>
        <w:tc>
          <w:tcPr>
            <w:tcW w:w="3535" w:type="pct"/>
          </w:tcPr>
          <w:p w14:paraId="4BAF0D9F"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1 (IDLE under or Connected to LTE cell not supporting NSA)</w:t>
            </w:r>
          </w:p>
        </w:tc>
        <w:tc>
          <w:tcPr>
            <w:tcW w:w="1465" w:type="pct"/>
            <w:vAlign w:val="center"/>
          </w:tcPr>
          <w:p w14:paraId="15AA5AD7"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4G</w:t>
            </w:r>
          </w:p>
        </w:tc>
      </w:tr>
      <w:tr w:rsidR="00573321" w:rsidRPr="00D87922" w14:paraId="5F55F37E" w14:textId="77777777" w:rsidTr="00573321">
        <w:trPr>
          <w:cantSplit/>
          <w:trHeight w:val="50"/>
        </w:trPr>
        <w:tc>
          <w:tcPr>
            <w:tcW w:w="3535" w:type="pct"/>
          </w:tcPr>
          <w:p w14:paraId="1415DCF5"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2 (IDLE under or Connected to LTE cell supporting NSA and no detection of NR coverage)</w:t>
            </w:r>
          </w:p>
        </w:tc>
        <w:tc>
          <w:tcPr>
            <w:tcW w:w="1465" w:type="pct"/>
            <w:shd w:val="clear" w:color="auto" w:fill="92D050"/>
            <w:vAlign w:val="center"/>
          </w:tcPr>
          <w:p w14:paraId="25CA5CC7"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24F7111D" w14:textId="77777777" w:rsidTr="00573321">
        <w:trPr>
          <w:cantSplit/>
          <w:trHeight w:val="50"/>
        </w:trPr>
        <w:tc>
          <w:tcPr>
            <w:tcW w:w="3535" w:type="pct"/>
          </w:tcPr>
          <w:p w14:paraId="7F6B0143"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3 (Connected to LTE only under LTE cell supporting NSA and detection of NR coverage)</w:t>
            </w:r>
          </w:p>
        </w:tc>
        <w:tc>
          <w:tcPr>
            <w:tcW w:w="1465" w:type="pct"/>
            <w:shd w:val="clear" w:color="auto" w:fill="92D050"/>
            <w:vAlign w:val="center"/>
          </w:tcPr>
          <w:p w14:paraId="471C5509"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75DDF809" w14:textId="77777777" w:rsidTr="00573321">
        <w:trPr>
          <w:cantSplit/>
          <w:trHeight w:val="568"/>
        </w:trPr>
        <w:tc>
          <w:tcPr>
            <w:tcW w:w="3535" w:type="pct"/>
          </w:tcPr>
          <w:p w14:paraId="35584D05"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4 (IDLE under LTE cell supporting NSA and detection of NR coverage)</w:t>
            </w:r>
          </w:p>
        </w:tc>
        <w:tc>
          <w:tcPr>
            <w:tcW w:w="1465" w:type="pct"/>
            <w:shd w:val="clear" w:color="auto" w:fill="92D050"/>
            <w:vAlign w:val="center"/>
          </w:tcPr>
          <w:p w14:paraId="178F773C"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0F9B98AD" w14:textId="77777777" w:rsidTr="00573321">
        <w:trPr>
          <w:cantSplit/>
          <w:trHeight w:val="50"/>
        </w:trPr>
        <w:tc>
          <w:tcPr>
            <w:tcW w:w="3535" w:type="pct"/>
          </w:tcPr>
          <w:p w14:paraId="5F8156CC"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5 (Connected to LTE + NR under LTE cell supporting NSA)</w:t>
            </w:r>
          </w:p>
        </w:tc>
        <w:tc>
          <w:tcPr>
            <w:tcW w:w="1465" w:type="pct"/>
            <w:shd w:val="clear" w:color="auto" w:fill="92D050"/>
            <w:vAlign w:val="center"/>
          </w:tcPr>
          <w:p w14:paraId="7FEBAEBD"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bl>
    <w:p w14:paraId="47CCDE5B" w14:textId="77777777" w:rsidR="00573321" w:rsidRPr="00573321" w:rsidRDefault="00573321" w:rsidP="00573321">
      <w:pPr>
        <w:pStyle w:val="NormalParagraph"/>
        <w:rPr>
          <w:lang w:val="fr-FR" w:eastAsia="en-US" w:bidi="bn-BD"/>
        </w:rPr>
      </w:pPr>
    </w:p>
    <w:sectPr w:rsidR="00573321" w:rsidRPr="00573321" w:rsidSect="00410665">
      <w:headerReference w:type="even" r:id="rId19"/>
      <w:footerReference w:type="defaul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D60CE" w14:textId="77777777" w:rsidR="001F22C0" w:rsidRDefault="001F22C0">
      <w:pPr>
        <w:spacing w:before="0"/>
      </w:pPr>
      <w:r>
        <w:separator/>
      </w:r>
    </w:p>
    <w:p w14:paraId="38276773" w14:textId="77777777" w:rsidR="001F22C0" w:rsidRDefault="001F22C0"/>
  </w:endnote>
  <w:endnote w:type="continuationSeparator" w:id="0">
    <w:p w14:paraId="7000638A" w14:textId="77777777" w:rsidR="001F22C0" w:rsidRDefault="001F22C0">
      <w:pPr>
        <w:spacing w:before="0"/>
      </w:pPr>
      <w:r>
        <w:continuationSeparator/>
      </w:r>
    </w:p>
    <w:p w14:paraId="59F789C3" w14:textId="77777777" w:rsidR="001F22C0" w:rsidRDefault="001F2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D" w14:textId="184C6201"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9B08D1">
      <w:rPr>
        <w:noProof/>
      </w:rPr>
      <w:t>3</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9B08D1">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6D0B9" w14:textId="77777777" w:rsidR="001F22C0" w:rsidRDefault="001F22C0" w:rsidP="009527C9">
      <w:pPr>
        <w:spacing w:before="0"/>
      </w:pPr>
      <w:r>
        <w:separator/>
      </w:r>
    </w:p>
  </w:footnote>
  <w:footnote w:type="continuationSeparator" w:id="0">
    <w:p w14:paraId="016967A9" w14:textId="77777777" w:rsidR="001F22C0" w:rsidRDefault="001F22C0" w:rsidP="009527C9">
      <w:pPr>
        <w:spacing w:before="0"/>
      </w:pPr>
      <w:r>
        <w:continuationSeparator/>
      </w:r>
    </w:p>
  </w:footnote>
  <w:footnote w:type="continuationNotice" w:id="1">
    <w:p w14:paraId="5F902DA3" w14:textId="77777777" w:rsidR="001F22C0" w:rsidRDefault="001F22C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0"/>
  </w:num>
  <w:num w:numId="4">
    <w:abstractNumId w:val="3"/>
  </w:num>
  <w:num w:numId="5">
    <w:abstractNumId w:val="0"/>
  </w:num>
  <w:num w:numId="6">
    <w:abstractNumId w:val="21"/>
  </w:num>
  <w:num w:numId="7">
    <w:abstractNumId w:val="6"/>
  </w:num>
  <w:num w:numId="8">
    <w:abstractNumId w:val="15"/>
  </w:num>
  <w:num w:numId="9">
    <w:abstractNumId w:val="7"/>
  </w:num>
  <w:num w:numId="10">
    <w:abstractNumId w:val="14"/>
  </w:num>
  <w:num w:numId="11">
    <w:abstractNumId w:val="16"/>
  </w:num>
  <w:num w:numId="12">
    <w:abstractNumId w:val="12"/>
  </w:num>
  <w:num w:numId="13">
    <w:abstractNumId w:val="8"/>
  </w:num>
  <w:num w:numId="14">
    <w:abstractNumId w:val="19"/>
  </w:num>
  <w:num w:numId="15">
    <w:abstractNumId w:val="4"/>
  </w:num>
  <w:num w:numId="16">
    <w:abstractNumId w:val="2"/>
  </w:num>
  <w:num w:numId="17">
    <w:abstractNumId w:val="11"/>
  </w:num>
  <w:num w:numId="18">
    <w:abstractNumId w:val="20"/>
  </w:num>
  <w:num w:numId="19">
    <w:abstractNumId w:val="13"/>
  </w:num>
  <w:num w:numId="20">
    <w:abstractNumId w:val="22"/>
  </w:num>
  <w:num w:numId="21">
    <w:abstractNumId w:val="1"/>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375CF"/>
    <w:rsid w:val="00141190"/>
    <w:rsid w:val="001455A2"/>
    <w:rsid w:val="00165872"/>
    <w:rsid w:val="00166F57"/>
    <w:rsid w:val="00176186"/>
    <w:rsid w:val="0018002B"/>
    <w:rsid w:val="001F08AC"/>
    <w:rsid w:val="001F22C0"/>
    <w:rsid w:val="001F2D3A"/>
    <w:rsid w:val="00202265"/>
    <w:rsid w:val="00207D34"/>
    <w:rsid w:val="002111D3"/>
    <w:rsid w:val="002200A1"/>
    <w:rsid w:val="0022220E"/>
    <w:rsid w:val="0023227F"/>
    <w:rsid w:val="00240E28"/>
    <w:rsid w:val="00243CE1"/>
    <w:rsid w:val="00254A23"/>
    <w:rsid w:val="00254E4D"/>
    <w:rsid w:val="002632B3"/>
    <w:rsid w:val="0027077C"/>
    <w:rsid w:val="00271498"/>
    <w:rsid w:val="002766F0"/>
    <w:rsid w:val="00281631"/>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96C2E"/>
    <w:rsid w:val="004A7D27"/>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73321"/>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274BC"/>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B3D"/>
    <w:rsid w:val="00933EA5"/>
    <w:rsid w:val="00944378"/>
    <w:rsid w:val="00947DE6"/>
    <w:rsid w:val="009527C9"/>
    <w:rsid w:val="00955DF7"/>
    <w:rsid w:val="00960027"/>
    <w:rsid w:val="00972441"/>
    <w:rsid w:val="00982C92"/>
    <w:rsid w:val="0098351C"/>
    <w:rsid w:val="0099517D"/>
    <w:rsid w:val="009968FB"/>
    <w:rsid w:val="009A2007"/>
    <w:rsid w:val="009A69CD"/>
    <w:rsid w:val="009B08D1"/>
    <w:rsid w:val="009B61D8"/>
    <w:rsid w:val="009E2799"/>
    <w:rsid w:val="009E4123"/>
    <w:rsid w:val="00A00924"/>
    <w:rsid w:val="00A01934"/>
    <w:rsid w:val="00A26BE9"/>
    <w:rsid w:val="00A27D92"/>
    <w:rsid w:val="00A315A9"/>
    <w:rsid w:val="00A47873"/>
    <w:rsid w:val="00A50E7A"/>
    <w:rsid w:val="00A66939"/>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015BA"/>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62407"/>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prddets.cgi?274175"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2.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4.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F7E3B844-CB55-4B4C-9342-BB94BBCD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0</TotalTime>
  <Pages>3</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2650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David Hutton</cp:lastModifiedBy>
  <cp:revision>2</cp:revision>
  <cp:lastPrinted>2012-07-13T09:11:00Z</cp:lastPrinted>
  <dcterms:created xsi:type="dcterms:W3CDTF">2019-03-15T09:55:00Z</dcterms:created>
  <dcterms:modified xsi:type="dcterms:W3CDTF">2019-03-15T09:55:00Z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